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5D5F2" w14:textId="77777777" w:rsidR="00301F7C" w:rsidRDefault="00301F7C" w:rsidP="00301F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DEKON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fl.1416)</w:t>
      </w:r>
    </w:p>
    <w:p w14:paraId="1B2D68F4" w14:textId="77777777" w:rsidR="00301F7C" w:rsidRDefault="00301F7C" w:rsidP="00301F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Thaxted, Essex.</w:t>
      </w:r>
    </w:p>
    <w:p w14:paraId="3820096B" w14:textId="77777777" w:rsidR="00301F7C" w:rsidRDefault="00301F7C" w:rsidP="00301F7C">
      <w:pPr>
        <w:pStyle w:val="NoSpacing"/>
        <w:rPr>
          <w:rFonts w:cs="Times New Roman"/>
          <w:szCs w:val="24"/>
        </w:rPr>
      </w:pPr>
    </w:p>
    <w:p w14:paraId="4016313A" w14:textId="77777777" w:rsidR="00301F7C" w:rsidRDefault="00301F7C" w:rsidP="00301F7C">
      <w:pPr>
        <w:pStyle w:val="NoSpacing"/>
        <w:rPr>
          <w:rFonts w:cs="Times New Roman"/>
          <w:szCs w:val="24"/>
        </w:rPr>
      </w:pPr>
    </w:p>
    <w:p w14:paraId="2E6B525E" w14:textId="77777777" w:rsidR="00301F7C" w:rsidRDefault="00301F7C" w:rsidP="00301F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1416</w:t>
      </w:r>
      <w:r>
        <w:rPr>
          <w:rFonts w:cs="Times New Roman"/>
          <w:szCs w:val="24"/>
        </w:rPr>
        <w:tab/>
        <w:t xml:space="preserve">He made a plaint of debt against Thomas Veer of York, </w:t>
      </w:r>
      <w:proofErr w:type="spellStart"/>
      <w:r>
        <w:rPr>
          <w:rFonts w:cs="Times New Roman"/>
          <w:szCs w:val="24"/>
        </w:rPr>
        <w:t>sheather</w:t>
      </w:r>
      <w:proofErr w:type="spellEnd"/>
      <w:r>
        <w:rPr>
          <w:rFonts w:cs="Times New Roman"/>
          <w:szCs w:val="24"/>
        </w:rPr>
        <w:t>(q.v.),</w:t>
      </w:r>
    </w:p>
    <w:p w14:paraId="6643A0E2" w14:textId="77777777" w:rsidR="00301F7C" w:rsidRDefault="00301F7C" w:rsidP="00301F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Robert </w:t>
      </w:r>
      <w:proofErr w:type="spellStart"/>
      <w:r>
        <w:rPr>
          <w:rFonts w:cs="Times New Roman"/>
          <w:szCs w:val="24"/>
        </w:rPr>
        <w:t>Avenaunt</w:t>
      </w:r>
      <w:proofErr w:type="spellEnd"/>
      <w:r>
        <w:rPr>
          <w:rFonts w:cs="Times New Roman"/>
          <w:szCs w:val="24"/>
        </w:rPr>
        <w:t xml:space="preserve"> of Thaxted, </w:t>
      </w:r>
      <w:proofErr w:type="spellStart"/>
      <w:r>
        <w:rPr>
          <w:rFonts w:cs="Times New Roman"/>
          <w:szCs w:val="24"/>
        </w:rPr>
        <w:t>sheather</w:t>
      </w:r>
      <w:proofErr w:type="spellEnd"/>
      <w:r>
        <w:rPr>
          <w:rFonts w:cs="Times New Roman"/>
          <w:szCs w:val="24"/>
        </w:rPr>
        <w:t>(q.v.).</w:t>
      </w:r>
    </w:p>
    <w:p w14:paraId="4B7FFBE8" w14:textId="77777777" w:rsidR="00301F7C" w:rsidRDefault="00301F7C" w:rsidP="00301F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F7E9C">
          <w:rPr>
            <w:rStyle w:val="Hyperlink"/>
            <w:rFonts w:cs="Times New Roman"/>
            <w:szCs w:val="24"/>
          </w:rPr>
          <w:t>https://waalt.uh.edu/index.php/CP40/621</w:t>
        </w:r>
      </w:hyperlink>
      <w:r>
        <w:rPr>
          <w:rFonts w:cs="Times New Roman"/>
          <w:szCs w:val="24"/>
        </w:rPr>
        <w:t xml:space="preserve"> )</w:t>
      </w:r>
    </w:p>
    <w:p w14:paraId="07EFCC26" w14:textId="77777777" w:rsidR="00301F7C" w:rsidRDefault="00301F7C" w:rsidP="00301F7C">
      <w:pPr>
        <w:pStyle w:val="NoSpacing"/>
        <w:rPr>
          <w:rFonts w:cs="Times New Roman"/>
          <w:szCs w:val="24"/>
        </w:rPr>
      </w:pPr>
    </w:p>
    <w:p w14:paraId="1577919E" w14:textId="77777777" w:rsidR="00301F7C" w:rsidRDefault="00301F7C" w:rsidP="00301F7C">
      <w:pPr>
        <w:pStyle w:val="NoSpacing"/>
        <w:rPr>
          <w:rFonts w:cs="Times New Roman"/>
          <w:szCs w:val="24"/>
        </w:rPr>
      </w:pPr>
    </w:p>
    <w:p w14:paraId="271A1CA3" w14:textId="77777777" w:rsidR="00301F7C" w:rsidRDefault="00301F7C" w:rsidP="00301F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April 2024</w:t>
      </w:r>
    </w:p>
    <w:p w14:paraId="2A4E6D9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2D487" w14:textId="77777777" w:rsidR="00301F7C" w:rsidRDefault="00301F7C" w:rsidP="009139A6">
      <w:r>
        <w:separator/>
      </w:r>
    </w:p>
  </w:endnote>
  <w:endnote w:type="continuationSeparator" w:id="0">
    <w:p w14:paraId="6864D091" w14:textId="77777777" w:rsidR="00301F7C" w:rsidRDefault="00301F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7F6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2AB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3C9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665DD" w14:textId="77777777" w:rsidR="00301F7C" w:rsidRDefault="00301F7C" w:rsidP="009139A6">
      <w:r>
        <w:separator/>
      </w:r>
    </w:p>
  </w:footnote>
  <w:footnote w:type="continuationSeparator" w:id="0">
    <w:p w14:paraId="0842B9B5" w14:textId="77777777" w:rsidR="00301F7C" w:rsidRDefault="00301F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0A6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25D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974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F7C"/>
    <w:rsid w:val="000666E0"/>
    <w:rsid w:val="002510B7"/>
    <w:rsid w:val="00270799"/>
    <w:rsid w:val="00301F7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94061"/>
  <w15:chartTrackingRefBased/>
  <w15:docId w15:val="{F0684ED8-8925-4F01-8675-1B47D830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01F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2024-04-12T07:06:00Z</dcterms:created>
  <dcterms:modified xsi:type="dcterms:W3CDTF">2024-04-12T07:06:00Z</dcterms:modified>
</cp:coreProperties>
</file>